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980" w:rsidRDefault="003350FD">
      <w:r>
        <w:t>Medical Assisting Lab IV</w:t>
      </w:r>
    </w:p>
    <w:p w:rsidR="003350FD" w:rsidRDefault="003350FD">
      <w:r>
        <w:t>Critical Thinking 1</w:t>
      </w:r>
    </w:p>
    <w:p w:rsidR="003350FD" w:rsidRDefault="003350FD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</w:p>
    <w:p w:rsidR="003350FD" w:rsidRDefault="003350FD"/>
    <w:p w:rsidR="003350FD" w:rsidRDefault="003350FD" w:rsidP="003350FD">
      <w:pPr>
        <w:pStyle w:val="ListParagraph"/>
        <w:numPr>
          <w:ilvl w:val="0"/>
          <w:numId w:val="1"/>
        </w:numPr>
      </w:pPr>
      <w:r>
        <w:t>When performing an ECG on a patient, how might you prep the patients skin so the electrodes will adhere?</w:t>
      </w:r>
    </w:p>
    <w:p w:rsidR="003350FD" w:rsidRDefault="003350FD" w:rsidP="003350FD"/>
    <w:p w:rsidR="003350FD" w:rsidRDefault="003350FD" w:rsidP="003350FD"/>
    <w:p w:rsidR="003350FD" w:rsidRDefault="003350FD" w:rsidP="003350FD"/>
    <w:p w:rsidR="003350FD" w:rsidRDefault="003350FD" w:rsidP="003350FD"/>
    <w:p w:rsidR="003350FD" w:rsidRDefault="003350FD" w:rsidP="003350FD">
      <w:pPr>
        <w:pStyle w:val="ListParagraph"/>
        <w:numPr>
          <w:ilvl w:val="0"/>
          <w:numId w:val="1"/>
        </w:numPr>
      </w:pPr>
      <w:r>
        <w:t>When performing an ECG on a patient, you notice that lead I has upward and downward movement on the waveform. What is occurring and how should you correct the problem</w:t>
      </w:r>
      <w:r w:rsidR="001B4377">
        <w:t>?</w:t>
      </w:r>
    </w:p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>
      <w:pPr>
        <w:pStyle w:val="ListParagraph"/>
        <w:numPr>
          <w:ilvl w:val="0"/>
          <w:numId w:val="1"/>
        </w:numPr>
      </w:pPr>
      <w:r>
        <w:t>Describe the preparations for an exercise stress test.</w:t>
      </w:r>
    </w:p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>
      <w:pPr>
        <w:pStyle w:val="ListParagraph"/>
        <w:numPr>
          <w:ilvl w:val="0"/>
          <w:numId w:val="1"/>
        </w:numPr>
      </w:pPr>
      <w:r>
        <w:t>What are two common CLIA waived tests used to diagnoses and monitor heart disease.</w:t>
      </w:r>
    </w:p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/>
    <w:p w:rsidR="001B4377" w:rsidRDefault="001B4377" w:rsidP="001B4377">
      <w:pPr>
        <w:pStyle w:val="ListParagraph"/>
        <w:numPr>
          <w:ilvl w:val="0"/>
          <w:numId w:val="1"/>
        </w:numPr>
      </w:pPr>
      <w:r>
        <w:t>Describe a myocardial infarction.</w:t>
      </w:r>
    </w:p>
    <w:p w:rsidR="001B4377" w:rsidRDefault="001B4377" w:rsidP="001B4377"/>
    <w:p w:rsidR="001B4377" w:rsidRDefault="001B4377" w:rsidP="001B4377"/>
    <w:p w:rsidR="001B4377" w:rsidRDefault="001B4377" w:rsidP="001B4377">
      <w:pPr>
        <w:pStyle w:val="ListParagraph"/>
        <w:numPr>
          <w:ilvl w:val="0"/>
          <w:numId w:val="1"/>
        </w:numPr>
      </w:pPr>
      <w:r>
        <w:t>Describe Arrhythmias.</w:t>
      </w:r>
      <w:bookmarkStart w:id="0" w:name="_GoBack"/>
      <w:bookmarkEnd w:id="0"/>
    </w:p>
    <w:sectPr w:rsidR="001B43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937F49"/>
    <w:multiLevelType w:val="hybridMultilevel"/>
    <w:tmpl w:val="D4869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0FD"/>
    <w:rsid w:val="00145980"/>
    <w:rsid w:val="001B4377"/>
    <w:rsid w:val="0033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AC8906-704E-404C-9E10-16D9017A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0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68E89690</Template>
  <TotalTime>16</TotalTime>
  <Pages>2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M. Curtis</dc:creator>
  <cp:keywords/>
  <dc:description/>
  <cp:lastModifiedBy>Joyce M. Curtis</cp:lastModifiedBy>
  <cp:revision>1</cp:revision>
  <dcterms:created xsi:type="dcterms:W3CDTF">2020-01-06T18:11:00Z</dcterms:created>
  <dcterms:modified xsi:type="dcterms:W3CDTF">2020-01-06T18:27:00Z</dcterms:modified>
</cp:coreProperties>
</file>